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3B2" w:rsidRPr="00E60D9B" w:rsidRDefault="009233B2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P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P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P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P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P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D9B" w:rsidRDefault="00E60D9B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C6C24" w:rsidRDefault="00CC6C24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25452" w:rsidRDefault="00C25452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43A99" w:rsidRDefault="00643A99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D4553" w:rsidRDefault="00AD4553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E007C" w:rsidRDefault="00BE007C" w:rsidP="00102705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36"/>
      </w:tblGrid>
      <w:tr w:rsidR="00AE4508" w:rsidRPr="00C54E8A" w:rsidTr="00CC6C24">
        <w:tc>
          <w:tcPr>
            <w:tcW w:w="4536" w:type="dxa"/>
            <w:hideMark/>
          </w:tcPr>
          <w:p w:rsidR="00AE4508" w:rsidRPr="00C54E8A" w:rsidRDefault="00AE4508" w:rsidP="00102705">
            <w:pPr>
              <w:ind w:left="-105"/>
              <w:jc w:val="both"/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C54E8A">
              <w:rPr>
                <w:rStyle w:val="ab"/>
                <w:rFonts w:ascii="Times New Roman" w:hAnsi="Times New Roman" w:cs="Times New Roman"/>
                <w:i w:val="0"/>
                <w:sz w:val="28"/>
                <w:szCs w:val="28"/>
              </w:rPr>
              <w:t>О введении ограничения пребывания граждан в лесах и въезда в них транспортных средств</w:t>
            </w:r>
          </w:p>
        </w:tc>
      </w:tr>
    </w:tbl>
    <w:p w:rsidR="00AE4508" w:rsidRDefault="00AE4508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AD4553" w:rsidRPr="00C54E8A" w:rsidRDefault="00AD4553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В соответствии со статьей </w:t>
      </w:r>
      <w:r w:rsidR="00575315" w:rsidRPr="002349F2">
        <w:rPr>
          <w:rFonts w:ascii="Times New Roman" w:eastAsia="Times New Roman" w:hAnsi="Times New Roman" w:cs="Times New Roman"/>
          <w:sz w:val="28"/>
          <w:szCs w:val="28"/>
        </w:rPr>
        <w:t>53</w:t>
      </w:r>
      <w:r w:rsidR="00575315" w:rsidRPr="002349F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Лесного</w:t>
      </w:r>
      <w:r w:rsidR="008C417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кодекса Российской Федерации,</w:t>
      </w:r>
      <w:r w:rsidR="008C417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приказом Министерства природных ресурсов и экологии Российской Федерации от 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6 сентября 2016 г. № 457 «Об утверждении Порядка ограничения пребывания 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граждан в лесах и въезда в них транспортных средств, проведения в лесах </w:t>
      </w:r>
      <w:r w:rsidR="008C417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определенных видов работ в целях обеспечения пожарной безопасности в лесах и</w:t>
      </w:r>
      <w:r w:rsidR="008C417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Порядка ограничения пребывания граждан в лесах и въезда в них транспортных средств, проведения в лесах определенных видов работ в целях обеспечения </w:t>
      </w:r>
      <w:r w:rsidR="008C417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санитарной безопасности в лесах», в связи с установлением </w:t>
      </w:r>
      <w:r w:rsidR="006176E2" w:rsidRPr="002349F2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6176E2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  <w:r w:rsidR="006176E2" w:rsidRPr="002349F2">
        <w:rPr>
          <w:rFonts w:ascii="Times New Roman" w:eastAsia="Times New Roman" w:hAnsi="Times New Roman" w:cs="Times New Roman"/>
          <w:sz w:val="28"/>
          <w:szCs w:val="28"/>
        </w:rPr>
        <w:t xml:space="preserve"> пожарной опасности в лесах</w:t>
      </w:r>
      <w:r w:rsidR="00A5674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на</w:t>
      </w:r>
      <w:r w:rsidR="00CD555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территории Республики Татарстан Кабинет Министров Республики Татарстан ПОСТАНОВЛЯЕТ:</w:t>
      </w:r>
    </w:p>
    <w:p w:rsidR="00AE4508" w:rsidRPr="00C54E8A" w:rsidRDefault="00AE4508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C54E8A" w:rsidRDefault="00CC6C24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1. </w:t>
      </w:r>
      <w:r w:rsidR="003E13B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Ввести </w:t>
      </w:r>
      <w:r w:rsidR="00F9285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на всей территории лесного фонда в границах Агрызского, Азна</w:t>
      </w:r>
      <w:r w:rsidR="002A1D73" w:rsidRPr="002A1D73">
        <w:rPr>
          <w:rStyle w:val="ab"/>
          <w:rFonts w:ascii="Times New Roman" w:hAnsi="Times New Roman" w:cs="Times New Roman"/>
          <w:i w:val="0"/>
          <w:sz w:val="28"/>
          <w:szCs w:val="28"/>
        </w:rPr>
        <w:t>-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F9285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каевского, Аксубаевского, Алькеевского, Альметьевского, Арского, Бавлинского,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F9285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Билярского, Болгарского, Бугульминского, Буинского, Елабужского, Заинского,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F9285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Зеленодольского, Ислейтарского, Кайбицкого, Калейкинского, Камского, Кзыл-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F9285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Юлдузского, Лаишевского, Лениногорского, Лубянского, Мамадышского, Мензелинского, Нижнекамского, Нурлатского, Приволжского, Пригородного, Сабинского, Тетюшского и Черемшанского лесничеств Республики Татарстан </w:t>
      </w:r>
      <w:r w:rsidR="002349F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ограничение пребывания граждан в лесах, въезд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а</w:t>
      </w:r>
      <w:r w:rsidR="002349F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 них транспортных средств в целях обеспечения пожарной безопасности в лесах сроком на 21 календарный день со дня вступления в</w:t>
      </w:r>
      <w:r w:rsid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силу настоящего постановления.</w:t>
      </w:r>
    </w:p>
    <w:p w:rsidR="000C5BF1" w:rsidRPr="00BE007C" w:rsidRDefault="00C54E8A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2.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 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Установить, что п</w:t>
      </w:r>
      <w:r w:rsidR="000C5BF1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оложения </w:t>
      </w:r>
      <w:hyperlink w:anchor="sub_1" w:history="1">
        <w:r w:rsidR="000C5BF1" w:rsidRPr="00BE007C">
          <w:rPr>
            <w:rStyle w:val="ab"/>
            <w:rFonts w:ascii="Times New Roman" w:hAnsi="Times New Roman" w:cs="Times New Roman"/>
            <w:i w:val="0"/>
            <w:sz w:val="28"/>
            <w:szCs w:val="28"/>
          </w:rPr>
          <w:t>пункта 1</w:t>
        </w:r>
      </w:hyperlink>
      <w:r w:rsidR="00BD7375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настоящего п</w:t>
      </w:r>
      <w:r w:rsidR="000C5BF1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остановления не распространя</w:t>
      </w:r>
      <w:r w:rsidR="00741B0F">
        <w:rPr>
          <w:rStyle w:val="ab"/>
          <w:rFonts w:ascii="Times New Roman" w:hAnsi="Times New Roman" w:cs="Times New Roman"/>
          <w:i w:val="0"/>
          <w:sz w:val="28"/>
          <w:szCs w:val="28"/>
        </w:rPr>
        <w:t>ю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т</w:t>
      </w:r>
      <w:r w:rsidR="000C5BF1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ся на:</w:t>
      </w:r>
    </w:p>
    <w:p w:rsidR="00BE73CB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должностных лиц и работников органов государственной власти, сотрудников специализированных учреждений</w:t>
      </w:r>
      <w:r w:rsidR="00BE007C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органов местного самоуправления, </w:t>
      </w: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Министерства лесного хозяйства Республики Татарстан</w:t>
      </w:r>
      <w:r w:rsidR="00BE007C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</w:t>
      </w:r>
      <w:r w:rsidR="00575315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подведомственных </w:t>
      </w:r>
      <w:r w:rsidR="00083958">
        <w:rPr>
          <w:rStyle w:val="ab"/>
          <w:rFonts w:ascii="Times New Roman" w:hAnsi="Times New Roman" w:cs="Times New Roman"/>
          <w:i w:val="0"/>
          <w:sz w:val="28"/>
          <w:szCs w:val="28"/>
        </w:rPr>
        <w:t>м</w:t>
      </w:r>
      <w:r w:rsidR="00BE007C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инистерству </w:t>
      </w: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учре</w:t>
      </w:r>
      <w:r w:rsidR="00575315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ждений</w:t>
      </w:r>
      <w:r w:rsidR="00EF065D"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>, Министерства по делам гражданской обороны и чрезвычайным ситуациям Республики Татарстан</w:t>
      </w: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Главного управления 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Министерства Российской Федерации 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lastRenderedPageBreak/>
        <w:t>по делам гражданской обороны, чрезвычайным ситуациям и ликвидации последствий стихийных бедствий</w:t>
      </w: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по Республике Татарстан, задействованных в осуществлении 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мероприятий</w:t>
      </w:r>
      <w:r w:rsidRPr="00BE007C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по предупреждению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 </w:t>
      </w:r>
      <w:r w:rsidR="00BE73C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тушению лесных пожаров, а также учреждений, организаций, которые могут быть привлечены для борьбы с лесными пожарами сог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ласно с</w:t>
      </w:r>
      <w:r w:rsidR="00DF4308">
        <w:rPr>
          <w:rStyle w:val="ab"/>
          <w:rFonts w:ascii="Times New Roman" w:hAnsi="Times New Roman" w:cs="Times New Roman"/>
          <w:i w:val="0"/>
          <w:sz w:val="28"/>
          <w:szCs w:val="28"/>
        </w:rPr>
        <w:t>водному плану тушения лесн</w:t>
      </w:r>
      <w:r w:rsidR="00BE73C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ых пожаров на территории Республики Татарстан на п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ериод пожароопасного сезона 2024</w:t>
      </w:r>
      <w:r w:rsidR="00BE73C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года, утвержденн</w:t>
      </w:r>
      <w:r w:rsidR="00741B0F">
        <w:rPr>
          <w:rStyle w:val="ab"/>
          <w:rFonts w:ascii="Times New Roman" w:hAnsi="Times New Roman" w:cs="Times New Roman"/>
          <w:i w:val="0"/>
          <w:sz w:val="28"/>
          <w:szCs w:val="28"/>
        </w:rPr>
        <w:t>ому</w:t>
      </w:r>
      <w:r w:rsidR="00BE73C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распоряжением </w:t>
      </w:r>
      <w:r w:rsidR="00102705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Раиса Республики Татарстан от 09.03.2024</w:t>
      </w:r>
      <w:r w:rsidR="00DF4308">
        <w:rPr>
          <w:rStyle w:val="ab"/>
          <w:rFonts w:ascii="Times New Roman" w:hAnsi="Times New Roman" w:cs="Times New Roman"/>
          <w:i w:val="0"/>
          <w:sz w:val="28"/>
          <w:szCs w:val="28"/>
        </w:rPr>
        <w:t> 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№ 109</w:t>
      </w:r>
      <w:r w:rsidR="00AD4553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D4553" w:rsidRPr="00A023E4">
        <w:rPr>
          <w:rFonts w:ascii="Times New Roman" w:eastAsia="Times New Roman" w:hAnsi="Times New Roman" w:cs="Times New Roman"/>
          <w:sz w:val="28"/>
          <w:szCs w:val="28"/>
        </w:rPr>
        <w:t>«Об утверждении сводного плана тушения лесных пожаров на территории Республики Татарстан на п</w:t>
      </w:r>
      <w:r w:rsidR="00D25EAD">
        <w:rPr>
          <w:rFonts w:ascii="Times New Roman" w:eastAsia="Times New Roman" w:hAnsi="Times New Roman" w:cs="Times New Roman"/>
          <w:sz w:val="28"/>
          <w:szCs w:val="28"/>
        </w:rPr>
        <w:t>ериод пожароопасного сезона 2024</w:t>
      </w:r>
      <w:r w:rsidR="00AD4553" w:rsidRPr="00A023E4">
        <w:rPr>
          <w:rFonts w:ascii="Times New Roman" w:eastAsia="Times New Roman" w:hAnsi="Times New Roman" w:cs="Times New Roman"/>
          <w:sz w:val="28"/>
          <w:szCs w:val="28"/>
        </w:rPr>
        <w:t xml:space="preserve"> года»</w:t>
      </w:r>
      <w:r w:rsidR="00AD45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5BF1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лиц, участвующих в работе межведомственных оперативных, патрульных, патрульно-маневренных, маневренных, патрульно-контрольных мобильных групп;</w:t>
      </w:r>
    </w:p>
    <w:p w:rsidR="00BE73CB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должностных лиц, осуществляющих в пределах своей компетенции федеральный государственный лесной </w:t>
      </w:r>
      <w:r w:rsidR="00BE73C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контроль (н</w:t>
      </w:r>
      <w:r w:rsidR="00575315">
        <w:rPr>
          <w:rStyle w:val="ab"/>
          <w:rFonts w:ascii="Times New Roman" w:hAnsi="Times New Roman" w:cs="Times New Roman"/>
          <w:i w:val="0"/>
          <w:sz w:val="28"/>
          <w:szCs w:val="28"/>
        </w:rPr>
        <w:t>адзор), лесную охрану в лесах, расположенных на землях лесного фонда</w:t>
      </w:r>
      <w:r w:rsidR="00090597">
        <w:rPr>
          <w:rStyle w:val="ab"/>
          <w:rFonts w:ascii="Times New Roman" w:hAnsi="Times New Roman" w:cs="Times New Roman"/>
          <w:i w:val="0"/>
          <w:sz w:val="28"/>
          <w:szCs w:val="28"/>
        </w:rPr>
        <w:t>;</w:t>
      </w:r>
    </w:p>
    <w:p w:rsidR="000C5BF1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сотрудников полиции, задействованных в проведении мероприятий по профилактике лесных пожаров или входящих в состав следственно-оперативных групп, патрульно-контрольных групп 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по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выявлени</w:t>
      </w:r>
      <w:r w:rsidR="00D24080">
        <w:rPr>
          <w:rStyle w:val="ab"/>
          <w:rFonts w:ascii="Times New Roman" w:hAnsi="Times New Roman" w:cs="Times New Roman"/>
          <w:i w:val="0"/>
          <w:sz w:val="28"/>
          <w:szCs w:val="28"/>
        </w:rPr>
        <w:t>ю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 пресечени</w:t>
      </w:r>
      <w:r w:rsidR="00741B0F">
        <w:rPr>
          <w:rStyle w:val="ab"/>
          <w:rFonts w:ascii="Times New Roman" w:hAnsi="Times New Roman" w:cs="Times New Roman"/>
          <w:i w:val="0"/>
          <w:sz w:val="28"/>
          <w:szCs w:val="28"/>
        </w:rPr>
        <w:t>ю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преступлений и административных правонарушений;</w:t>
      </w:r>
    </w:p>
    <w:p w:rsidR="000C5BF1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лиц, осуществляющих мероприятия </w:t>
      </w:r>
      <w:r w:rsidR="00A701B5" w:rsidRPr="00A701B5">
        <w:rPr>
          <w:rStyle w:val="ab"/>
          <w:rFonts w:ascii="Times New Roman" w:hAnsi="Times New Roman" w:cs="Times New Roman"/>
          <w:i w:val="0"/>
          <w:sz w:val="28"/>
          <w:szCs w:val="28"/>
        </w:rPr>
        <w:t>по сохранению лесов, в том числе работы по охране, защите, воспрои</w:t>
      </w:r>
      <w:r w:rsidR="00A701B5">
        <w:rPr>
          <w:rStyle w:val="ab"/>
          <w:rFonts w:ascii="Times New Roman" w:hAnsi="Times New Roman" w:cs="Times New Roman"/>
          <w:i w:val="0"/>
          <w:sz w:val="28"/>
          <w:szCs w:val="28"/>
        </w:rPr>
        <w:t>зводству лесов, лесоразведению</w:t>
      </w:r>
      <w:r w:rsidR="00A701B5" w:rsidRPr="00A701B5">
        <w:rPr>
          <w:rStyle w:val="ab"/>
          <w:rFonts w:ascii="Times New Roman" w:hAnsi="Times New Roman" w:cs="Times New Roman"/>
          <w:i w:val="0"/>
          <w:sz w:val="28"/>
          <w:szCs w:val="28"/>
        </w:rPr>
        <w:t>, а также мероприятия по лесоустройству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 соответствии со </w:t>
      </w:r>
      <w:hyperlink r:id="rId8" w:history="1">
        <w:r w:rsidRPr="00C54E8A">
          <w:rPr>
            <w:rStyle w:val="ab"/>
            <w:rFonts w:ascii="Times New Roman" w:hAnsi="Times New Roman" w:cs="Times New Roman"/>
            <w:i w:val="0"/>
            <w:sz w:val="28"/>
            <w:szCs w:val="28"/>
          </w:rPr>
          <w:t>статьей 19</w:t>
        </w:r>
      </w:hyperlink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Лесного кодекса Российской Федерации;</w:t>
      </w:r>
    </w:p>
    <w:p w:rsidR="000C5BF1" w:rsidRPr="00C54E8A" w:rsidRDefault="003E011E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лиц</w:t>
      </w:r>
      <w:r w:rsidR="000C5BF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выполняющих работы по отводу и таксации лесосек, лесоустроительные (землеустроительные) работы, работы по государственной инвентаризации лесов, работы по </w:t>
      </w:r>
      <w:r w:rsidR="00140DD6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государственному лесопатологическому </w:t>
      </w:r>
      <w:r w:rsidR="000C5BF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мониторингу, работы по селекционному семеноводству;</w:t>
      </w:r>
    </w:p>
    <w:p w:rsidR="000C5BF1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должностных лиц организаций и учреждений (ремонтные бригады), обслуживающих линейные объекты (линии электропередач, линии связи, дороги, трубопроводы и сооружения, являющиеся неотъемлемой технологической частью указанных объектов);</w:t>
      </w:r>
    </w:p>
    <w:p w:rsidR="00883F97" w:rsidRDefault="00CC799F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л</w:t>
      </w:r>
      <w:r w:rsidR="00883F97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иц, использующих леса на основании договоров аренды, безвозмездного пользования, постоянного (бессрочного) пользования и договоров 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купли-продажи лесных насаждений;</w:t>
      </w:r>
    </w:p>
    <w:p w:rsidR="000C5BF1" w:rsidRPr="00C54E8A" w:rsidRDefault="000C5BF1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граждан</w:t>
      </w:r>
      <w:r w:rsidR="007229AA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и юридических лиц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, осуществляющих проезд через лесные массивы по автомобильным дорогам общего пользования</w:t>
      </w:r>
      <w:r w:rsidR="007229AA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</w:p>
    <w:p w:rsidR="00AE4508" w:rsidRPr="00C54E8A" w:rsidRDefault="00C54E8A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3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 </w:t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Определить для региональной диспетчер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ской службы </w:t>
      </w:r>
      <w:r w:rsidR="0021526C">
        <w:rPr>
          <w:rStyle w:val="ab"/>
          <w:rFonts w:ascii="Times New Roman" w:hAnsi="Times New Roman" w:cs="Times New Roman"/>
          <w:i w:val="0"/>
          <w:sz w:val="28"/>
          <w:szCs w:val="28"/>
        </w:rPr>
        <w:t>г</w:t>
      </w:r>
      <w:bookmarkStart w:id="0" w:name="_GoBack"/>
      <w:bookmarkEnd w:id="0"/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>осударственного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br/>
        <w:t>бю</w:t>
      </w:r>
      <w:r w:rsidR="002E74A5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джетного</w:t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учреждения Республики Татарст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ан «Лесопожарный центр» 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t>Министе</w:t>
      </w:r>
      <w:r w:rsidR="002D3AE9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рства</w:t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лесного хозяйства Республики Татарстан с целью рассмотрения обращений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граждан в период введения ограничения пребывания граж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>дан в лесах и въезда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>в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>них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E74A5">
        <w:rPr>
          <w:rStyle w:val="ab"/>
          <w:rFonts w:ascii="Times New Roman" w:hAnsi="Times New Roman" w:cs="Times New Roman"/>
          <w:i w:val="0"/>
          <w:sz w:val="28"/>
          <w:szCs w:val="28"/>
        </w:rPr>
        <w:t>транс</w:t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портных средств следующие контактные телефоны: 8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(843) 221-37-95,</w:t>
      </w:r>
      <w:r w:rsidR="002D3AE9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="00AE450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8-800-100-94-00.</w:t>
      </w:r>
    </w:p>
    <w:p w:rsidR="002349F2" w:rsidRPr="00C54E8A" w:rsidRDefault="00C54E8A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4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 </w:t>
      </w:r>
      <w:r w:rsidR="002349F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Министерству лесного хозяйства Республики Татарстан: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работу по обеспечению пожарной безопасности в лесах в соответствии с государственным заданием на выполнение профилактических противопожар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lastRenderedPageBreak/>
        <w:t>ных мероприятий государственными бюджетными учреждениями Республики Татарстан, подведомственными Министерству лесного хозяйства Республики Татарстан;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осуществлять проведение аварийно-спасательных работ, связанных с тушением лесных пожаров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,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 соответствии со сводным планом тушения лесных пожаров на территории Республики Татарстан на период пожароопасного сезона 202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4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года, утвержденным распоряжением </w:t>
      </w:r>
      <w:r w:rsidR="00A5674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Раиса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Республики Татарстан от 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09</w:t>
      </w:r>
      <w:r w:rsidR="00A701B5">
        <w:rPr>
          <w:rStyle w:val="ab"/>
          <w:rFonts w:ascii="Times New Roman" w:hAnsi="Times New Roman" w:cs="Times New Roman"/>
          <w:i w:val="0"/>
          <w:sz w:val="28"/>
          <w:szCs w:val="28"/>
        </w:rPr>
        <w:t>.03.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2024</w:t>
      </w:r>
      <w:r w:rsidR="00CA37E5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№ 1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09</w:t>
      </w:r>
      <w:r w:rsidR="0089407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«Об утверждении сводного плана тушения лесных п</w:t>
      </w:r>
      <w:r w:rsidR="00411100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ожаров на территории Республики </w:t>
      </w:r>
      <w:r w:rsidR="0089407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Татарстан на п</w:t>
      </w:r>
      <w:r w:rsidR="00D25EAD">
        <w:rPr>
          <w:rStyle w:val="ab"/>
          <w:rFonts w:ascii="Times New Roman" w:hAnsi="Times New Roman" w:cs="Times New Roman"/>
          <w:i w:val="0"/>
          <w:sz w:val="28"/>
          <w:szCs w:val="28"/>
        </w:rPr>
        <w:t>ериод пожароопасного сезона 2024</w:t>
      </w:r>
      <w:r w:rsidR="00894071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года»;</w:t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установку предупредительных аншлагов о введении соответствующего ограничения и о периоде его действия;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перекрытие шлагбаумами лесных дорог;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круглосуточное дежурство в подведомственных учреждениях и усилить патрулирование в лесных массивах;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временные посты в местах массового посещения лесов в выходные и праздничные дни;</w:t>
      </w:r>
    </w:p>
    <w:p w:rsidR="002349F2" w:rsidRPr="00C54E8A" w:rsidRDefault="002349F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организовать дополнительное информиро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вание населения на региональных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br/>
      </w: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телеканалах, радиовещательных станциях, в печатных периодических изданиях об обстановке с природными пожарами и ответственности за нарушения правил пожарной безопасности в лесах. </w:t>
      </w:r>
    </w:p>
    <w:p w:rsidR="008149C2" w:rsidRDefault="00C54E8A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5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 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Руководителям </w:t>
      </w:r>
      <w:r w:rsidR="005473C8">
        <w:rPr>
          <w:rStyle w:val="ab"/>
          <w:rFonts w:ascii="Times New Roman" w:hAnsi="Times New Roman" w:cs="Times New Roman"/>
          <w:i w:val="0"/>
          <w:sz w:val="28"/>
          <w:szCs w:val="28"/>
        </w:rPr>
        <w:t>республиканских органов исполнительной власти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, а также предложить органам местного самоуправления муниципальных образований Республики Татарстан, руководителям особо охраняемых природных территорий </w:t>
      </w:r>
      <w:r w:rsidR="00B50CAE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федерального государственного бюджетного учреждения 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«Национальный парк «Нижняя Кама», </w:t>
      </w:r>
      <w:r w:rsidR="00B50CAE">
        <w:rPr>
          <w:rStyle w:val="ab"/>
          <w:rFonts w:ascii="Times New Roman" w:hAnsi="Times New Roman" w:cs="Times New Roman"/>
          <w:i w:val="0"/>
          <w:sz w:val="28"/>
          <w:szCs w:val="28"/>
        </w:rPr>
        <w:t>федерального государственного бюджетного учреждения</w:t>
      </w:r>
      <w:r w:rsidR="00B50CAE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«Волжско-Камский государственный природный биосферный заповедник» и Марийско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го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лесничеств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а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Министерства обороны Российской Федерации – филиал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а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федерального государственного казенного учреждения «Управление лесного хозяйства и природопользования» Министерства обороны Российской Федерации (Суслонгерско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го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участково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го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лесничеств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а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на территории Республики Татарстан), организациям, общественным объединениям, индивидуальным предпринимателям, должностным лицам обеспечить проведение комплекса предупредительных, профилактических противопожарных мероприятий в соответствии с распоряжением Кабинета Министров Республики Татарстан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от </w:t>
      </w:r>
      <w:r w:rsidR="00F405F2">
        <w:rPr>
          <w:rStyle w:val="ab"/>
          <w:rFonts w:ascii="Times New Roman" w:hAnsi="Times New Roman" w:cs="Times New Roman"/>
          <w:i w:val="0"/>
          <w:sz w:val="28"/>
          <w:szCs w:val="28"/>
        </w:rPr>
        <w:t>20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.0</w:t>
      </w:r>
      <w:r w:rsidR="00D25F88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3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202</w:t>
      </w:r>
      <w:r w:rsidR="00F405F2">
        <w:rPr>
          <w:rStyle w:val="ab"/>
          <w:rFonts w:ascii="Times New Roman" w:hAnsi="Times New Roman" w:cs="Times New Roman"/>
          <w:i w:val="0"/>
          <w:sz w:val="28"/>
          <w:szCs w:val="28"/>
        </w:rPr>
        <w:t>4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№</w:t>
      </w:r>
      <w:r w:rsidR="00746287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05F2">
        <w:rPr>
          <w:rStyle w:val="ab"/>
          <w:rFonts w:ascii="Times New Roman" w:hAnsi="Times New Roman" w:cs="Times New Roman"/>
          <w:i w:val="0"/>
          <w:sz w:val="28"/>
          <w:szCs w:val="28"/>
        </w:rPr>
        <w:t>610</w:t>
      </w:r>
      <w:r w:rsidR="008149C2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-р.</w:t>
      </w:r>
    </w:p>
    <w:p w:rsidR="000A6480" w:rsidRDefault="000A6480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6.</w:t>
      </w:r>
      <w:r>
        <w:rPr>
          <w:rStyle w:val="ab"/>
          <w:rFonts w:ascii="Times New Roman" w:hAnsi="Times New Roman" w:cs="Times New Roman"/>
          <w:i w:val="0"/>
          <w:sz w:val="28"/>
          <w:szCs w:val="28"/>
          <w:lang w:val="en-US"/>
        </w:rPr>
        <w:t> 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Признать утратившим силу постановление Кабинета Министров Республики Татарстан от 14.06.2024 № 424 «О введении ограничения пребывания граждан в лесах и въезда в них транспортных средств».</w:t>
      </w:r>
    </w:p>
    <w:p w:rsidR="00E23690" w:rsidRDefault="000A6480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21526C">
        <w:rPr>
          <w:rStyle w:val="ab"/>
          <w:rFonts w:ascii="Times New Roman" w:hAnsi="Times New Roman" w:cs="Times New Roman"/>
          <w:i w:val="0"/>
          <w:sz w:val="28"/>
          <w:szCs w:val="28"/>
        </w:rPr>
        <w:t>7</w:t>
      </w:r>
      <w:r w:rsidR="00E23690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.</w:t>
      </w:r>
      <w:r w:rsidR="00CC6C24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 </w:t>
      </w:r>
      <w:r w:rsidR="00E23690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Контроль за исполнением настоящего </w:t>
      </w:r>
      <w:r w:rsidR="003614B9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постановления</w:t>
      </w:r>
      <w:r w:rsidR="00E23690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возложить на Министерство лесного хозяйства Республики Татарстан.</w:t>
      </w:r>
    </w:p>
    <w:p w:rsidR="00E60D9B" w:rsidRDefault="00E60D9B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AD4553" w:rsidRPr="00C54E8A" w:rsidRDefault="00AD4553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9233B2" w:rsidRPr="00C54E8A" w:rsidRDefault="009233B2" w:rsidP="00102705">
      <w:pPr>
        <w:ind w:firstLine="709"/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9233B2" w:rsidRPr="00C54E8A" w:rsidRDefault="00490BA7" w:rsidP="00102705">
      <w:pPr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>
        <w:rPr>
          <w:rStyle w:val="ab"/>
          <w:rFonts w:ascii="Times New Roman" w:hAnsi="Times New Roman" w:cs="Times New Roman"/>
          <w:i w:val="0"/>
          <w:sz w:val="28"/>
          <w:szCs w:val="28"/>
        </w:rPr>
        <w:t>И.о.</w:t>
      </w:r>
      <w:r w:rsidR="00E60D9B"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>Премьер-министр</w:t>
      </w:r>
      <w:r>
        <w:rPr>
          <w:rStyle w:val="ab"/>
          <w:rFonts w:ascii="Times New Roman" w:hAnsi="Times New Roman" w:cs="Times New Roman"/>
          <w:i w:val="0"/>
          <w:sz w:val="28"/>
          <w:szCs w:val="28"/>
        </w:rPr>
        <w:t>а</w:t>
      </w:r>
    </w:p>
    <w:p w:rsidR="00E60D9B" w:rsidRPr="00C54E8A" w:rsidRDefault="00E60D9B" w:rsidP="00102705">
      <w:pPr>
        <w:jc w:val="both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C54E8A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Республики Татарстан                                                                                    </w:t>
      </w:r>
      <w:r w:rsidR="00490BA7">
        <w:rPr>
          <w:rStyle w:val="ab"/>
          <w:rFonts w:ascii="Times New Roman" w:hAnsi="Times New Roman" w:cs="Times New Roman"/>
          <w:i w:val="0"/>
          <w:sz w:val="28"/>
          <w:szCs w:val="28"/>
        </w:rPr>
        <w:t>Р.К.Нигматуллин</w:t>
      </w:r>
    </w:p>
    <w:sectPr w:rsidR="00E60D9B" w:rsidRPr="00C54E8A" w:rsidSect="00102705"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ABE" w:rsidRDefault="004F6ABE" w:rsidP="00750550">
      <w:r>
        <w:separator/>
      </w:r>
    </w:p>
  </w:endnote>
  <w:endnote w:type="continuationSeparator" w:id="0">
    <w:p w:rsidR="004F6ABE" w:rsidRDefault="004F6ABE" w:rsidP="0075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ABE" w:rsidRDefault="004F6ABE" w:rsidP="00750550">
      <w:r>
        <w:separator/>
      </w:r>
    </w:p>
  </w:footnote>
  <w:footnote w:type="continuationSeparator" w:id="0">
    <w:p w:rsidR="004F6ABE" w:rsidRDefault="004F6ABE" w:rsidP="00750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109652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50550" w:rsidRPr="00750550" w:rsidRDefault="0075055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05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05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05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526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505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50550" w:rsidRPr="00750550" w:rsidRDefault="00750550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2495"/>
    <w:multiLevelType w:val="hybridMultilevel"/>
    <w:tmpl w:val="7D6ACA4A"/>
    <w:lvl w:ilvl="0" w:tplc="50AE7DF4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72038E"/>
    <w:multiLevelType w:val="hybridMultilevel"/>
    <w:tmpl w:val="55983F7E"/>
    <w:lvl w:ilvl="0" w:tplc="F87EB4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D9B"/>
    <w:rsid w:val="00031108"/>
    <w:rsid w:val="0008268A"/>
    <w:rsid w:val="00083958"/>
    <w:rsid w:val="00090597"/>
    <w:rsid w:val="000A430A"/>
    <w:rsid w:val="000A6480"/>
    <w:rsid w:val="000C5BF1"/>
    <w:rsid w:val="000D05CC"/>
    <w:rsid w:val="000E1300"/>
    <w:rsid w:val="000E1D67"/>
    <w:rsid w:val="00102705"/>
    <w:rsid w:val="00140DD6"/>
    <w:rsid w:val="00153CD6"/>
    <w:rsid w:val="00166675"/>
    <w:rsid w:val="0017032C"/>
    <w:rsid w:val="00186D80"/>
    <w:rsid w:val="001A1254"/>
    <w:rsid w:val="001B341F"/>
    <w:rsid w:val="0021526C"/>
    <w:rsid w:val="002349F2"/>
    <w:rsid w:val="00287C8D"/>
    <w:rsid w:val="002A1D73"/>
    <w:rsid w:val="002B0A40"/>
    <w:rsid w:val="002D3AE9"/>
    <w:rsid w:val="002E22A5"/>
    <w:rsid w:val="002E74A5"/>
    <w:rsid w:val="003614B9"/>
    <w:rsid w:val="003779DC"/>
    <w:rsid w:val="003E011E"/>
    <w:rsid w:val="003E13B1"/>
    <w:rsid w:val="003F2546"/>
    <w:rsid w:val="004019FB"/>
    <w:rsid w:val="00411100"/>
    <w:rsid w:val="00426BEF"/>
    <w:rsid w:val="004569FC"/>
    <w:rsid w:val="00490BA7"/>
    <w:rsid w:val="00492999"/>
    <w:rsid w:val="004A1F69"/>
    <w:rsid w:val="004D269F"/>
    <w:rsid w:val="004F6ABE"/>
    <w:rsid w:val="005019CA"/>
    <w:rsid w:val="00527674"/>
    <w:rsid w:val="005473C8"/>
    <w:rsid w:val="0056231C"/>
    <w:rsid w:val="00563CAF"/>
    <w:rsid w:val="00575315"/>
    <w:rsid w:val="00597F2E"/>
    <w:rsid w:val="005B0D27"/>
    <w:rsid w:val="005D5F98"/>
    <w:rsid w:val="005D6994"/>
    <w:rsid w:val="005E0FC7"/>
    <w:rsid w:val="006176E2"/>
    <w:rsid w:val="00630D11"/>
    <w:rsid w:val="00642472"/>
    <w:rsid w:val="00643A99"/>
    <w:rsid w:val="006467AE"/>
    <w:rsid w:val="00664AFD"/>
    <w:rsid w:val="006751A0"/>
    <w:rsid w:val="00676641"/>
    <w:rsid w:val="00677174"/>
    <w:rsid w:val="006A4163"/>
    <w:rsid w:val="00720EFF"/>
    <w:rsid w:val="007229AA"/>
    <w:rsid w:val="00731D12"/>
    <w:rsid w:val="00741B0F"/>
    <w:rsid w:val="00746287"/>
    <w:rsid w:val="00750550"/>
    <w:rsid w:val="00753604"/>
    <w:rsid w:val="007B24F2"/>
    <w:rsid w:val="007C7C86"/>
    <w:rsid w:val="007E20E0"/>
    <w:rsid w:val="007E36EF"/>
    <w:rsid w:val="008149C2"/>
    <w:rsid w:val="00817176"/>
    <w:rsid w:val="008402F1"/>
    <w:rsid w:val="00840679"/>
    <w:rsid w:val="00853A03"/>
    <w:rsid w:val="00854B40"/>
    <w:rsid w:val="00860BE6"/>
    <w:rsid w:val="0086692F"/>
    <w:rsid w:val="00883F97"/>
    <w:rsid w:val="00894071"/>
    <w:rsid w:val="008A1401"/>
    <w:rsid w:val="008C1718"/>
    <w:rsid w:val="008C22F3"/>
    <w:rsid w:val="008C417E"/>
    <w:rsid w:val="008D28C6"/>
    <w:rsid w:val="008E65E9"/>
    <w:rsid w:val="009233B2"/>
    <w:rsid w:val="00944B41"/>
    <w:rsid w:val="0096561C"/>
    <w:rsid w:val="00995F3D"/>
    <w:rsid w:val="00997779"/>
    <w:rsid w:val="009E15BC"/>
    <w:rsid w:val="009E69B5"/>
    <w:rsid w:val="00A0163E"/>
    <w:rsid w:val="00A5674E"/>
    <w:rsid w:val="00A700D7"/>
    <w:rsid w:val="00A701B5"/>
    <w:rsid w:val="00A70BC6"/>
    <w:rsid w:val="00AB0F3D"/>
    <w:rsid w:val="00AC44B5"/>
    <w:rsid w:val="00AD4553"/>
    <w:rsid w:val="00AD56DB"/>
    <w:rsid w:val="00AE4508"/>
    <w:rsid w:val="00AF6EAF"/>
    <w:rsid w:val="00B50C9C"/>
    <w:rsid w:val="00B50CAE"/>
    <w:rsid w:val="00BD7375"/>
    <w:rsid w:val="00BE0035"/>
    <w:rsid w:val="00BE007C"/>
    <w:rsid w:val="00BE73CB"/>
    <w:rsid w:val="00C25452"/>
    <w:rsid w:val="00C54E8A"/>
    <w:rsid w:val="00CA37E5"/>
    <w:rsid w:val="00CB0C81"/>
    <w:rsid w:val="00CC6C24"/>
    <w:rsid w:val="00CC799F"/>
    <w:rsid w:val="00CD5552"/>
    <w:rsid w:val="00D24080"/>
    <w:rsid w:val="00D25EAD"/>
    <w:rsid w:val="00D25F88"/>
    <w:rsid w:val="00D35119"/>
    <w:rsid w:val="00D82140"/>
    <w:rsid w:val="00DE7BFA"/>
    <w:rsid w:val="00DF4308"/>
    <w:rsid w:val="00E11502"/>
    <w:rsid w:val="00E1673C"/>
    <w:rsid w:val="00E23690"/>
    <w:rsid w:val="00E60D9B"/>
    <w:rsid w:val="00E7458A"/>
    <w:rsid w:val="00E8454C"/>
    <w:rsid w:val="00EC2E9D"/>
    <w:rsid w:val="00EF065D"/>
    <w:rsid w:val="00F106C3"/>
    <w:rsid w:val="00F22952"/>
    <w:rsid w:val="00F25B2B"/>
    <w:rsid w:val="00F315D8"/>
    <w:rsid w:val="00F405F2"/>
    <w:rsid w:val="00F635EB"/>
    <w:rsid w:val="00F63BC8"/>
    <w:rsid w:val="00F9285B"/>
    <w:rsid w:val="00F945A8"/>
    <w:rsid w:val="00F96A67"/>
    <w:rsid w:val="00FA0D17"/>
    <w:rsid w:val="00FB0645"/>
    <w:rsid w:val="00FB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2FA5"/>
  <w15:chartTrackingRefBased/>
  <w15:docId w15:val="{D30782A4-1080-41AC-BD75-3C86691E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D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E60D9B"/>
    <w:rPr>
      <w:rFonts w:cs="Times New Roman"/>
      <w:b/>
      <w:color w:val="008000"/>
    </w:rPr>
  </w:style>
  <w:style w:type="paragraph" w:styleId="a4">
    <w:name w:val="Title"/>
    <w:basedOn w:val="a"/>
    <w:link w:val="a5"/>
    <w:uiPriority w:val="10"/>
    <w:qFormat/>
    <w:rsid w:val="00E60D9B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</w:rPr>
  </w:style>
  <w:style w:type="character" w:customStyle="1" w:styleId="a5">
    <w:name w:val="Заголовок Знак"/>
    <w:basedOn w:val="a0"/>
    <w:link w:val="a4"/>
    <w:uiPriority w:val="10"/>
    <w:rsid w:val="00E60D9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6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505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0550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05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0550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236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BE73CB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731D1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1D1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50845/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olog2\Documents\&#1053;&#1072;&#1089;&#1090;&#1088;&#1072;&#1080;&#1074;&#1072;&#1077;&#1084;&#1099;&#1077;%20&#1096;&#1072;&#1073;&#1083;&#1086;&#1085;&#1099;%20Office\&#1054;&#1041;&#1056;&#1040;&#1047;&#1045;&#1062;%20&#1044;&#1054;&#1050;&#1059;&#1052;&#1045;&#1053;&#1058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82140-C176-4D7A-826C-54E2DDD5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ОБРАЗЕЦ ДОКУМЕНТА</Template>
  <TotalTime>4692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Филинова Е.В.</dc:creator>
  <cp:keywords/>
  <dc:description/>
  <cp:lastModifiedBy>Филинова Е.В.</cp:lastModifiedBy>
  <cp:revision>89</cp:revision>
  <cp:lastPrinted>2023-06-13T06:26:00Z</cp:lastPrinted>
  <dcterms:created xsi:type="dcterms:W3CDTF">2022-08-01T11:21:00Z</dcterms:created>
  <dcterms:modified xsi:type="dcterms:W3CDTF">2024-07-04T08:56:00Z</dcterms:modified>
</cp:coreProperties>
</file>